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42"/>
        </w:tabs>
        <w:jc w:val="center"/>
        <w:rPr>
          <w:rFonts w:hint="eastAsia" w:ascii="黑体" w:hAnsi="黑体" w:eastAsia="黑体"/>
          <w:sz w:val="44"/>
          <w:szCs w:val="44"/>
        </w:rPr>
      </w:pPr>
    </w:p>
    <w:p>
      <w:pPr>
        <w:tabs>
          <w:tab w:val="left" w:pos="142"/>
        </w:tabs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四川省眉州监狱</w:t>
      </w:r>
      <w:r>
        <w:rPr>
          <w:rFonts w:hint="eastAsia" w:ascii="黑体" w:hAnsi="黑体" w:eastAsia="黑体"/>
          <w:sz w:val="44"/>
          <w:szCs w:val="44"/>
        </w:rPr>
        <w:cr/>
      </w:r>
      <w:r>
        <w:rPr>
          <w:rFonts w:hint="eastAsia" w:ascii="黑体" w:hAnsi="黑体" w:eastAsia="黑体"/>
          <w:sz w:val="44"/>
          <w:szCs w:val="44"/>
        </w:rPr>
        <w:t>报请减刑建议书</w:t>
      </w:r>
    </w:p>
    <w:p>
      <w:pPr>
        <w:widowControl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widowControl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罪犯</w:t>
      </w:r>
      <w:bookmarkStart w:id="0" w:name="_GoBack"/>
      <w:r>
        <w:rPr>
          <w:rFonts w:hint="eastAsia" w:ascii="仿宋" w:hAnsi="仿宋" w:eastAsia="仿宋" w:cs="宋体"/>
          <w:kern w:val="0"/>
          <w:sz w:val="32"/>
          <w:szCs w:val="32"/>
        </w:rPr>
        <w:t>万文杰</w:t>
      </w:r>
      <w:bookmarkEnd w:id="0"/>
      <w:r>
        <w:rPr>
          <w:rFonts w:ascii="仿宋" w:hAnsi="仿宋" w:eastAsia="仿宋" w:cs="宋体"/>
          <w:kern w:val="0"/>
          <w:sz w:val="32"/>
          <w:szCs w:val="32"/>
        </w:rPr>
        <w:t>，男，</w:t>
      </w:r>
      <w:r>
        <w:rPr>
          <w:rFonts w:hint="eastAsia" w:ascii="仿宋" w:hAnsi="仿宋" w:eastAsia="仿宋" w:cs="宋体"/>
          <w:kern w:val="0"/>
          <w:sz w:val="32"/>
          <w:szCs w:val="32"/>
        </w:rPr>
        <w:t>1998年3月1日</w:t>
      </w:r>
      <w:r>
        <w:rPr>
          <w:rFonts w:ascii="仿宋" w:hAnsi="仿宋" w:eastAsia="仿宋" w:cs="宋体"/>
          <w:kern w:val="0"/>
          <w:sz w:val="32"/>
          <w:szCs w:val="32"/>
        </w:rPr>
        <w:t>出生，</w:t>
      </w:r>
      <w:r>
        <w:rPr>
          <w:rFonts w:hint="eastAsia" w:ascii="仿宋" w:hAnsi="仿宋" w:eastAsia="仿宋" w:cs="宋体"/>
          <w:kern w:val="0"/>
          <w:sz w:val="32"/>
          <w:szCs w:val="32"/>
        </w:rPr>
        <w:t>职高文化</w:t>
      </w:r>
      <w:r>
        <w:rPr>
          <w:rFonts w:ascii="仿宋" w:hAnsi="仿宋" w:eastAsia="仿宋" w:cs="宋体"/>
          <w:kern w:val="0"/>
          <w:sz w:val="32"/>
          <w:szCs w:val="32"/>
        </w:rPr>
        <w:t>，现在四川省眉州监狱服刑。</w:t>
      </w:r>
    </w:p>
    <w:p>
      <w:pPr>
        <w:widowControl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该犯在服刑期间，认真遵守监规，接受教育改造，确有悔改表现。</w:t>
      </w:r>
    </w:p>
    <w:p>
      <w:pPr>
        <w:widowControl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为此，根据《中华人民共和国监狱法》笫二十九条、《中华人民共和国刑法》笫七十八条、《中华人民共和国刑事诉讼法》第二百七十三条第二款的规定，建议对罪犯</w:t>
      </w:r>
      <w:r>
        <w:rPr>
          <w:rFonts w:hint="eastAsia" w:ascii="仿宋" w:hAnsi="仿宋" w:eastAsia="仿宋" w:cs="宋体"/>
          <w:kern w:val="0"/>
          <w:sz w:val="32"/>
          <w:szCs w:val="32"/>
        </w:rPr>
        <w:t>万文杰</w:t>
      </w:r>
      <w:r>
        <w:rPr>
          <w:rFonts w:ascii="仿宋" w:hAnsi="仿宋" w:eastAsia="仿宋" w:cs="宋体"/>
          <w:kern w:val="0"/>
          <w:sz w:val="32"/>
          <w:szCs w:val="32"/>
        </w:rPr>
        <w:t>减刑</w:t>
      </w:r>
      <w:r>
        <w:rPr>
          <w:rFonts w:hint="eastAsia" w:ascii="仿宋" w:hAnsi="仿宋" w:eastAsia="仿宋" w:cs="宋体"/>
          <w:kern w:val="0"/>
          <w:sz w:val="32"/>
          <w:szCs w:val="32"/>
        </w:rPr>
        <w:t>五个月</w:t>
      </w:r>
      <w:r>
        <w:rPr>
          <w:rFonts w:ascii="仿宋" w:hAnsi="仿宋" w:eastAsia="仿宋" w:cs="宋体"/>
          <w:kern w:val="0"/>
          <w:sz w:val="32"/>
          <w:szCs w:val="32"/>
        </w:rPr>
        <w:t>。特报请裁定。</w:t>
      </w:r>
    </w:p>
    <w:p>
      <w:pPr>
        <w:widowControl/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widowControl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 xml:space="preserve">此致 </w:t>
      </w:r>
    </w:p>
    <w:p>
      <w:pPr>
        <w:tabs>
          <w:tab w:val="left" w:pos="142"/>
        </w:tabs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四川省</w:t>
      </w:r>
      <w:r>
        <w:rPr>
          <w:rFonts w:hint="eastAsia" w:ascii="仿宋" w:hAnsi="仿宋" w:eastAsia="仿宋" w:cs="宋体"/>
          <w:kern w:val="0"/>
          <w:sz w:val="32"/>
          <w:szCs w:val="32"/>
        </w:rPr>
        <w:t>眉山市中级</w:t>
      </w:r>
      <w:r>
        <w:rPr>
          <w:rFonts w:ascii="仿宋" w:hAnsi="仿宋" w:eastAsia="仿宋" w:cs="宋体"/>
          <w:kern w:val="0"/>
          <w:sz w:val="32"/>
          <w:szCs w:val="32"/>
        </w:rPr>
        <w:t>人民法院</w:t>
      </w:r>
    </w:p>
    <w:p>
      <w:pPr>
        <w:widowControl/>
        <w:jc w:val="right"/>
        <w:rPr>
          <w:rFonts w:ascii="仿宋" w:hAnsi="仿宋" w:eastAsia="仿宋" w:cs="宋体"/>
          <w:kern w:val="0"/>
          <w:sz w:val="32"/>
          <w:szCs w:val="32"/>
        </w:rPr>
      </w:pPr>
    </w:p>
    <w:p>
      <w:pPr>
        <w:widowControl/>
        <w:wordWrap w:val="0"/>
        <w:jc w:val="righ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四川省</w:t>
      </w:r>
      <w:r>
        <w:rPr>
          <w:rFonts w:hint="eastAsia" w:ascii="仿宋" w:hAnsi="仿宋" w:eastAsia="仿宋" w:cs="宋体"/>
          <w:kern w:val="0"/>
          <w:sz w:val="32"/>
          <w:szCs w:val="32"/>
        </w:rPr>
        <w:t>眉州</w:t>
      </w:r>
      <w:r>
        <w:rPr>
          <w:rFonts w:ascii="仿宋" w:hAnsi="仿宋" w:eastAsia="仿宋" w:cs="宋体"/>
          <w:kern w:val="0"/>
          <w:sz w:val="32"/>
          <w:szCs w:val="32"/>
        </w:rPr>
        <w:t xml:space="preserve">监狱 </w:t>
      </w:r>
    </w:p>
    <w:p>
      <w:pPr>
        <w:widowControl/>
        <w:jc w:val="righ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二〇二五年六月二十四日</w:t>
      </w:r>
    </w:p>
    <w:p/>
    <w:p>
      <w:pPr>
        <w:tabs>
          <w:tab w:val="left" w:pos="142"/>
        </w:tabs>
        <w:jc w:val="center"/>
        <w:rPr>
          <w:rFonts w:hint="eastAsia" w:ascii="黑体" w:hAnsi="黑体" w:eastAsia="黑体"/>
          <w:sz w:val="44"/>
          <w:szCs w:val="44"/>
        </w:rPr>
      </w:pPr>
    </w:p>
    <w:p>
      <w:pPr>
        <w:tabs>
          <w:tab w:val="left" w:pos="142"/>
        </w:tabs>
        <w:jc w:val="center"/>
        <w:rPr>
          <w:rFonts w:hint="eastAsia" w:ascii="黑体" w:hAnsi="黑体" w:eastAsia="黑体"/>
          <w:sz w:val="44"/>
          <w:szCs w:val="44"/>
        </w:rPr>
      </w:pPr>
    </w:p>
    <w:p>
      <w:pPr>
        <w:tabs>
          <w:tab w:val="left" w:pos="142"/>
        </w:tabs>
        <w:jc w:val="center"/>
        <w:rPr>
          <w:rFonts w:hint="eastAsia" w:ascii="黑体" w:hAnsi="黑体" w:eastAsia="黑体"/>
          <w:sz w:val="44"/>
          <w:szCs w:val="44"/>
        </w:rPr>
      </w:pPr>
    </w:p>
    <w:p>
      <w:pPr>
        <w:tabs>
          <w:tab w:val="left" w:pos="142"/>
        </w:tabs>
        <w:jc w:val="center"/>
        <w:rPr>
          <w:rFonts w:ascii="黑体" w:hAnsi="黑体" w:eastAsia="黑体"/>
          <w:sz w:val="44"/>
          <w:szCs w:val="44"/>
        </w:rPr>
      </w:pPr>
    </w:p>
    <w:sectPr>
      <w:type w:val="continuous"/>
      <w:pgSz w:w="11906" w:h="16838"/>
      <w:pgMar w:top="851" w:right="849" w:bottom="1440" w:left="99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624EB"/>
    <w:rsid w:val="0000017A"/>
    <w:rsid w:val="0000695D"/>
    <w:rsid w:val="00032824"/>
    <w:rsid w:val="00034C67"/>
    <w:rsid w:val="00040FEE"/>
    <w:rsid w:val="00047255"/>
    <w:rsid w:val="000555DA"/>
    <w:rsid w:val="00066A61"/>
    <w:rsid w:val="00087935"/>
    <w:rsid w:val="000A0D48"/>
    <w:rsid w:val="000A1CF7"/>
    <w:rsid w:val="000A3A7D"/>
    <w:rsid w:val="000B41C4"/>
    <w:rsid w:val="000C555A"/>
    <w:rsid w:val="000C55AB"/>
    <w:rsid w:val="000D0269"/>
    <w:rsid w:val="001071E2"/>
    <w:rsid w:val="00140881"/>
    <w:rsid w:val="00146067"/>
    <w:rsid w:val="00154C0A"/>
    <w:rsid w:val="001551D0"/>
    <w:rsid w:val="001579A2"/>
    <w:rsid w:val="00161676"/>
    <w:rsid w:val="001616E2"/>
    <w:rsid w:val="00162544"/>
    <w:rsid w:val="00180795"/>
    <w:rsid w:val="0018755E"/>
    <w:rsid w:val="001A0637"/>
    <w:rsid w:val="001B4CE8"/>
    <w:rsid w:val="001B77A6"/>
    <w:rsid w:val="001C6132"/>
    <w:rsid w:val="001D26A8"/>
    <w:rsid w:val="001D305D"/>
    <w:rsid w:val="001E5555"/>
    <w:rsid w:val="002137F1"/>
    <w:rsid w:val="00225858"/>
    <w:rsid w:val="0022625B"/>
    <w:rsid w:val="002335B7"/>
    <w:rsid w:val="00251513"/>
    <w:rsid w:val="00262C0A"/>
    <w:rsid w:val="0027517D"/>
    <w:rsid w:val="002842ED"/>
    <w:rsid w:val="00287BB1"/>
    <w:rsid w:val="002A2447"/>
    <w:rsid w:val="002C2A40"/>
    <w:rsid w:val="002C3069"/>
    <w:rsid w:val="002D348A"/>
    <w:rsid w:val="003026ED"/>
    <w:rsid w:val="00306AC7"/>
    <w:rsid w:val="00307679"/>
    <w:rsid w:val="00313419"/>
    <w:rsid w:val="00321242"/>
    <w:rsid w:val="003251B0"/>
    <w:rsid w:val="00326460"/>
    <w:rsid w:val="00330CE0"/>
    <w:rsid w:val="003438E7"/>
    <w:rsid w:val="003516CF"/>
    <w:rsid w:val="0036088E"/>
    <w:rsid w:val="0036413B"/>
    <w:rsid w:val="0038083F"/>
    <w:rsid w:val="00383BC6"/>
    <w:rsid w:val="0038558C"/>
    <w:rsid w:val="00394D03"/>
    <w:rsid w:val="003B60C7"/>
    <w:rsid w:val="003C7907"/>
    <w:rsid w:val="004104F5"/>
    <w:rsid w:val="00413EEB"/>
    <w:rsid w:val="004307D5"/>
    <w:rsid w:val="00435493"/>
    <w:rsid w:val="00453BC4"/>
    <w:rsid w:val="0047086E"/>
    <w:rsid w:val="0047222E"/>
    <w:rsid w:val="004808A1"/>
    <w:rsid w:val="0048605A"/>
    <w:rsid w:val="004A2E3C"/>
    <w:rsid w:val="004A68D8"/>
    <w:rsid w:val="004B43FF"/>
    <w:rsid w:val="004C0976"/>
    <w:rsid w:val="004C79D9"/>
    <w:rsid w:val="004E37D2"/>
    <w:rsid w:val="004F558C"/>
    <w:rsid w:val="00500F12"/>
    <w:rsid w:val="00511535"/>
    <w:rsid w:val="00535579"/>
    <w:rsid w:val="005358E9"/>
    <w:rsid w:val="005450CC"/>
    <w:rsid w:val="00555C0A"/>
    <w:rsid w:val="00555C58"/>
    <w:rsid w:val="005600CB"/>
    <w:rsid w:val="00572614"/>
    <w:rsid w:val="00576CA0"/>
    <w:rsid w:val="0057710D"/>
    <w:rsid w:val="00597895"/>
    <w:rsid w:val="005A4375"/>
    <w:rsid w:val="005A6DBD"/>
    <w:rsid w:val="005B6A37"/>
    <w:rsid w:val="005C46AE"/>
    <w:rsid w:val="005C4CE4"/>
    <w:rsid w:val="005D1485"/>
    <w:rsid w:val="005E07FB"/>
    <w:rsid w:val="005F7148"/>
    <w:rsid w:val="00601262"/>
    <w:rsid w:val="006045C7"/>
    <w:rsid w:val="00611D85"/>
    <w:rsid w:val="00614AA1"/>
    <w:rsid w:val="00623AB4"/>
    <w:rsid w:val="00630D38"/>
    <w:rsid w:val="006627B6"/>
    <w:rsid w:val="0068400D"/>
    <w:rsid w:val="0068494E"/>
    <w:rsid w:val="006A15B7"/>
    <w:rsid w:val="006B670A"/>
    <w:rsid w:val="006C75B5"/>
    <w:rsid w:val="006F575B"/>
    <w:rsid w:val="007008DD"/>
    <w:rsid w:val="00706FEF"/>
    <w:rsid w:val="00713408"/>
    <w:rsid w:val="00726277"/>
    <w:rsid w:val="0073389D"/>
    <w:rsid w:val="00734B6D"/>
    <w:rsid w:val="007460DD"/>
    <w:rsid w:val="00770C7D"/>
    <w:rsid w:val="007774A2"/>
    <w:rsid w:val="00777D76"/>
    <w:rsid w:val="0079249E"/>
    <w:rsid w:val="00794240"/>
    <w:rsid w:val="00796137"/>
    <w:rsid w:val="007A4CA0"/>
    <w:rsid w:val="007A5979"/>
    <w:rsid w:val="007A6A30"/>
    <w:rsid w:val="007A73FB"/>
    <w:rsid w:val="007B5300"/>
    <w:rsid w:val="007C064A"/>
    <w:rsid w:val="007C4D8F"/>
    <w:rsid w:val="007C5DEC"/>
    <w:rsid w:val="007D3C22"/>
    <w:rsid w:val="007D44F7"/>
    <w:rsid w:val="007D6562"/>
    <w:rsid w:val="007D72B7"/>
    <w:rsid w:val="007D77AE"/>
    <w:rsid w:val="007E6198"/>
    <w:rsid w:val="0080319B"/>
    <w:rsid w:val="00805B6D"/>
    <w:rsid w:val="00812180"/>
    <w:rsid w:val="008145DC"/>
    <w:rsid w:val="008163B6"/>
    <w:rsid w:val="00822A27"/>
    <w:rsid w:val="00830ACA"/>
    <w:rsid w:val="00865CBF"/>
    <w:rsid w:val="0088499D"/>
    <w:rsid w:val="00892849"/>
    <w:rsid w:val="008974C5"/>
    <w:rsid w:val="008B563B"/>
    <w:rsid w:val="008B757B"/>
    <w:rsid w:val="008F2222"/>
    <w:rsid w:val="008F349B"/>
    <w:rsid w:val="00920A1C"/>
    <w:rsid w:val="0092449E"/>
    <w:rsid w:val="009447D7"/>
    <w:rsid w:val="009565FE"/>
    <w:rsid w:val="0096341E"/>
    <w:rsid w:val="00963EF2"/>
    <w:rsid w:val="00977605"/>
    <w:rsid w:val="009A1CD1"/>
    <w:rsid w:val="009A272B"/>
    <w:rsid w:val="009C6D37"/>
    <w:rsid w:val="009D28D7"/>
    <w:rsid w:val="009F03BB"/>
    <w:rsid w:val="009F4380"/>
    <w:rsid w:val="009F7BC9"/>
    <w:rsid w:val="00A01D27"/>
    <w:rsid w:val="00A21DB4"/>
    <w:rsid w:val="00A23594"/>
    <w:rsid w:val="00A24411"/>
    <w:rsid w:val="00A30BF6"/>
    <w:rsid w:val="00A51C5B"/>
    <w:rsid w:val="00A624EB"/>
    <w:rsid w:val="00A66311"/>
    <w:rsid w:val="00A80058"/>
    <w:rsid w:val="00A84EA9"/>
    <w:rsid w:val="00A9031E"/>
    <w:rsid w:val="00AA0328"/>
    <w:rsid w:val="00AA34ED"/>
    <w:rsid w:val="00AB383A"/>
    <w:rsid w:val="00AB5B16"/>
    <w:rsid w:val="00AB7836"/>
    <w:rsid w:val="00AD0AD8"/>
    <w:rsid w:val="00AD4B72"/>
    <w:rsid w:val="00AD70B2"/>
    <w:rsid w:val="00B049A7"/>
    <w:rsid w:val="00B06A41"/>
    <w:rsid w:val="00B1204E"/>
    <w:rsid w:val="00B205BE"/>
    <w:rsid w:val="00B2723A"/>
    <w:rsid w:val="00B372C9"/>
    <w:rsid w:val="00B53F03"/>
    <w:rsid w:val="00B67550"/>
    <w:rsid w:val="00B67569"/>
    <w:rsid w:val="00B71A0C"/>
    <w:rsid w:val="00B7249C"/>
    <w:rsid w:val="00B8003D"/>
    <w:rsid w:val="00B96885"/>
    <w:rsid w:val="00BA13A9"/>
    <w:rsid w:val="00BA6CB2"/>
    <w:rsid w:val="00BB4AA9"/>
    <w:rsid w:val="00BC719B"/>
    <w:rsid w:val="00BD0DA8"/>
    <w:rsid w:val="00BD72B1"/>
    <w:rsid w:val="00BE0C66"/>
    <w:rsid w:val="00BE12BD"/>
    <w:rsid w:val="00C016FD"/>
    <w:rsid w:val="00C05DC9"/>
    <w:rsid w:val="00C3251A"/>
    <w:rsid w:val="00C50041"/>
    <w:rsid w:val="00C93BDE"/>
    <w:rsid w:val="00C9541F"/>
    <w:rsid w:val="00C9562F"/>
    <w:rsid w:val="00CA10C5"/>
    <w:rsid w:val="00CA33FE"/>
    <w:rsid w:val="00CB63BC"/>
    <w:rsid w:val="00CC3538"/>
    <w:rsid w:val="00CC4575"/>
    <w:rsid w:val="00CC525A"/>
    <w:rsid w:val="00CD58F5"/>
    <w:rsid w:val="00CF2BDC"/>
    <w:rsid w:val="00D05FF9"/>
    <w:rsid w:val="00D109F3"/>
    <w:rsid w:val="00D225AF"/>
    <w:rsid w:val="00D359E2"/>
    <w:rsid w:val="00D36505"/>
    <w:rsid w:val="00D42CE5"/>
    <w:rsid w:val="00D458F1"/>
    <w:rsid w:val="00D56CEC"/>
    <w:rsid w:val="00D621AB"/>
    <w:rsid w:val="00D63B9A"/>
    <w:rsid w:val="00D66AD5"/>
    <w:rsid w:val="00D72D5A"/>
    <w:rsid w:val="00DA002E"/>
    <w:rsid w:val="00DA303A"/>
    <w:rsid w:val="00DA7767"/>
    <w:rsid w:val="00DB09FC"/>
    <w:rsid w:val="00DB6371"/>
    <w:rsid w:val="00DC1F5E"/>
    <w:rsid w:val="00DC630F"/>
    <w:rsid w:val="00DD360D"/>
    <w:rsid w:val="00DE469B"/>
    <w:rsid w:val="00E05024"/>
    <w:rsid w:val="00E1055C"/>
    <w:rsid w:val="00E23C79"/>
    <w:rsid w:val="00E263EF"/>
    <w:rsid w:val="00E44223"/>
    <w:rsid w:val="00E4779C"/>
    <w:rsid w:val="00E56279"/>
    <w:rsid w:val="00E634C2"/>
    <w:rsid w:val="00E80E27"/>
    <w:rsid w:val="00EA1999"/>
    <w:rsid w:val="00EA4332"/>
    <w:rsid w:val="00EC7377"/>
    <w:rsid w:val="00EE16EA"/>
    <w:rsid w:val="00F003B2"/>
    <w:rsid w:val="00F07D70"/>
    <w:rsid w:val="00F26D05"/>
    <w:rsid w:val="00F4261D"/>
    <w:rsid w:val="00F60D59"/>
    <w:rsid w:val="00F71D0F"/>
    <w:rsid w:val="00F75480"/>
    <w:rsid w:val="00F84472"/>
    <w:rsid w:val="00FB5D07"/>
    <w:rsid w:val="00FC010E"/>
    <w:rsid w:val="00FD08F7"/>
    <w:rsid w:val="00FD41C2"/>
    <w:rsid w:val="00FD782E"/>
    <w:rsid w:val="00FE5DE2"/>
    <w:rsid w:val="00FF73DA"/>
    <w:rsid w:val="0220501E"/>
    <w:rsid w:val="03F96E31"/>
    <w:rsid w:val="087D5D02"/>
    <w:rsid w:val="0C44639D"/>
    <w:rsid w:val="0DAA3FBC"/>
    <w:rsid w:val="19304488"/>
    <w:rsid w:val="1B562616"/>
    <w:rsid w:val="251D30F9"/>
    <w:rsid w:val="28845B28"/>
    <w:rsid w:val="2B3E4FDB"/>
    <w:rsid w:val="304E0510"/>
    <w:rsid w:val="35851FB5"/>
    <w:rsid w:val="3E6B3FC5"/>
    <w:rsid w:val="41A625EC"/>
    <w:rsid w:val="432E1594"/>
    <w:rsid w:val="48832AD2"/>
    <w:rsid w:val="49215684"/>
    <w:rsid w:val="49367196"/>
    <w:rsid w:val="49F2177A"/>
    <w:rsid w:val="4DF21075"/>
    <w:rsid w:val="57660CED"/>
    <w:rsid w:val="5B02260B"/>
    <w:rsid w:val="5CBA0D12"/>
    <w:rsid w:val="5D9275F1"/>
    <w:rsid w:val="61CE1FFA"/>
    <w:rsid w:val="7291360B"/>
    <w:rsid w:val="785F2A1F"/>
    <w:rsid w:val="7D9946A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F316F2-1F77-487A-8C08-3B56C5A877D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7F820C36.dotm</Template>
  <Company>China</Company>
  <Pages>12</Pages>
  <Words>393</Words>
  <Characters>2244</Characters>
  <Lines>18</Lines>
  <Paragraphs>5</Paragraphs>
  <TotalTime>0</TotalTime>
  <ScaleCrop>false</ScaleCrop>
  <LinksUpToDate>false</LinksUpToDate>
  <CharactersWithSpaces>2632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2025-03-30T14:03:00Z</dcterms:created>
  <dc:creator>李经纬</dc:creator>
  <cp:lastModifiedBy>6391</cp:lastModifiedBy>
  <dcterms:modified xsi:type="dcterms:W3CDTF">2025-07-01T08:23:49Z</dcterms:modified>
  <cp:revision>303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77824C7D039D4BD79770B9B7533219EC</vt:lpwstr>
  </property>
</Properties>
</file>